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813F8" w:rsidRPr="00C813F8">
        <w:rPr>
          <w:rFonts w:eastAsia="Arial"/>
          <w:b/>
          <w:kern w:val="3"/>
          <w:sz w:val="24"/>
          <w:szCs w:val="24"/>
          <w:lang w:eastAsia="zh-CN"/>
        </w:rPr>
        <w:t>с. Кощаково, ул. Комсомольская, д. 20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9706E0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813F8" w:rsidRPr="00C813F8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C813F8">
        <w:rPr>
          <w:sz w:val="24"/>
          <w:szCs w:val="24"/>
        </w:rPr>
        <w:t>утепление фасада</w:t>
      </w:r>
      <w:r w:rsidR="00E51287">
        <w:rPr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не более </w:t>
      </w:r>
      <w:r w:rsidR="00C813F8" w:rsidRPr="00C813F8">
        <w:rPr>
          <w:b/>
          <w:sz w:val="24"/>
          <w:szCs w:val="24"/>
        </w:rPr>
        <w:t>3 900 000,00</w:t>
      </w:r>
      <w:r w:rsidR="00E51287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813F8" w:rsidRPr="00C813F8">
        <w:rPr>
          <w:b/>
          <w:bCs/>
          <w:color w:val="000000"/>
          <w:kern w:val="3"/>
          <w:sz w:val="24"/>
          <w:szCs w:val="24"/>
          <w:lang w:eastAsia="zh-CN" w:bidi="hi-IN"/>
        </w:rPr>
        <w:t>136 500,00</w:t>
      </w:r>
      <w:r w:rsidR="00C813F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813F8" w:rsidRPr="00C813F8">
        <w:rPr>
          <w:b/>
          <w:bCs/>
          <w:color w:val="000000"/>
          <w:kern w:val="3"/>
          <w:sz w:val="24"/>
          <w:szCs w:val="24"/>
          <w:lang w:eastAsia="zh-CN" w:bidi="hi-IN"/>
        </w:rPr>
        <w:t>58 500,00</w:t>
      </w:r>
      <w:r w:rsidR="00C813F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06E0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13F8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26EDE9-B607-4565-9978-D218BD68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78ADC-4F77-4EA9-A7B3-1763947F6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</cp:revision>
  <cp:lastPrinted>2023-02-01T06:27:00Z</cp:lastPrinted>
  <dcterms:created xsi:type="dcterms:W3CDTF">2024-06-21T10:42:00Z</dcterms:created>
  <dcterms:modified xsi:type="dcterms:W3CDTF">2024-07-01T11:52:00Z</dcterms:modified>
</cp:coreProperties>
</file>